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EADD9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ROSE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7104157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 Shoemaker.</w:t>
      </w:r>
    </w:p>
    <w:p w14:paraId="15A7627A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799AD1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1351C1E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Syrcok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fishing against him, William</w:t>
      </w:r>
    </w:p>
    <w:p w14:paraId="2D847CB9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Crosse of Hill by </w:t>
      </w:r>
      <w:proofErr w:type="spellStart"/>
      <w:r>
        <w:rPr>
          <w:rFonts w:ascii="Times New Roman" w:hAnsi="Times New Roman" w:cs="Times New Roman"/>
          <w:sz w:val="24"/>
          <w:szCs w:val="24"/>
        </w:rPr>
        <w:t>Stoneley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Geoffrey Rose of Coventry(q.v.).</w:t>
      </w:r>
    </w:p>
    <w:p w14:paraId="4EB1862B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324C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B750BF9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58F599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3D2B385" w14:textId="77777777" w:rsidR="007C30CD" w:rsidRDefault="007C30CD" w:rsidP="007C30C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August 2022</w:t>
      </w:r>
    </w:p>
    <w:p w14:paraId="6CEE2E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54BA5" w14:textId="77777777" w:rsidR="007C30CD" w:rsidRDefault="007C30CD" w:rsidP="009139A6">
      <w:r>
        <w:separator/>
      </w:r>
    </w:p>
  </w:endnote>
  <w:endnote w:type="continuationSeparator" w:id="0">
    <w:p w14:paraId="78A6A345" w14:textId="77777777" w:rsidR="007C30CD" w:rsidRDefault="007C30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3AB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990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AC8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6B436" w14:textId="77777777" w:rsidR="007C30CD" w:rsidRDefault="007C30CD" w:rsidP="009139A6">
      <w:r>
        <w:separator/>
      </w:r>
    </w:p>
  </w:footnote>
  <w:footnote w:type="continuationSeparator" w:id="0">
    <w:p w14:paraId="7A6CE61C" w14:textId="77777777" w:rsidR="007C30CD" w:rsidRDefault="007C30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EE0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EC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5F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0CD"/>
    <w:rsid w:val="000666E0"/>
    <w:rsid w:val="002510B7"/>
    <w:rsid w:val="005C130B"/>
    <w:rsid w:val="007C30CD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AA71F"/>
  <w15:chartTrackingRefBased/>
  <w15:docId w15:val="{4EF3E829-DA84-40D7-ABD4-AF34B573E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C30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2022-08-06T14:42:00Z</dcterms:created>
  <dcterms:modified xsi:type="dcterms:W3CDTF">2022-08-06T14:43:00Z</dcterms:modified>
</cp:coreProperties>
</file>